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Solihull West and Shirley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Solihull West and Shirley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Solihull West and Shirley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Solihull West and Shirley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Solihull West and Shirley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Solihull West and Shirley are estimated to have a score of 1-2 on the PGSI (low-risk gambling), whilst </w:t>
      </w:r>
      <w:r w:rsidRPr="00773DF7">
        <w:rPr>
          <w:rFonts w:ascii="Libre Franklin Light" w:hAnsi="Libre Franklin Light" w:cs="Calibri Light"/>
          <w:b/>
          <w:bCs/>
          <w:color w:val="C45911" w:themeColor="accent2" w:themeShade="BF"/>
        </w:rPr>
        <w:t xml:space="preserve">3.6%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61.5% </w:t>
      </w:r>
      <w:r w:rsidRPr="004747BF">
        <w:rPr>
          <w:rFonts w:ascii="Libre Franklin Light" w:eastAsia="Times New Roman" w:hAnsi="Libre Franklin Light" w:cs="Calibri Light"/>
        </w:rPr>
        <w:t xml:space="preserve">of those respondents classified as PGSI 8+ in Solihull West and Shirley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Solihull West and Shirley is estimated to be </w:t>
      </w:r>
      <w:r w:rsidRPr="00773DF7">
        <w:rPr>
          <w:rFonts w:ascii="Libre Franklin Light" w:eastAsia="Times New Roman" w:hAnsi="Libre Franklin Light" w:cs="Calibri Light"/>
          <w:b/>
          <w:bCs/>
          <w:color w:val="C45911" w:themeColor="accent2" w:themeShade="BF"/>
        </w:rPr>
        <w:t xml:space="preserve">£1,390,100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Solihull West and Shirley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Solihull West and Shirley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Solihull West and Shirley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3.6%</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Solihull West and Shirley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olihull West and Shirl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Solihull West and Shirley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olihull West and Shirl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Solihull West and Shirley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Solihull West and Shirley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61.5%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olihull West and Shirl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Solihull West and Shirley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similar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20.6%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Solihull West and Shirley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Solihull West and Shirley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56.0%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Solihull West and Shirley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Solihull West and Shirley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Solihull West and Shirley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£1,390,100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Solihull West and Shirley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£22,642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£468,259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£33,544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£9,434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£17,296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£838,925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£1,390,100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Solihull West and Shirley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Solihull West and Shirley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Solihull West and Shirley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Solihull West and Shirley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22.3%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Solihull West and Shirley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Solihull West and Shirley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47.3%</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Solihull West and Shirley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Solihull West and Shirley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Solihull West and Shirley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22.3%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Solihull West and Shirley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Solihull West and Shirley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47.3%</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Solihull West and Shirley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3BDFE8B-51FC-4414-9B45-DDED8AAE21A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